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DF" w:rsidRPr="003D5846" w:rsidRDefault="00C807DF" w:rsidP="00E9285F">
      <w:pPr>
        <w:jc w:val="center"/>
        <w:rPr>
          <w:bCs/>
          <w:sz w:val="28"/>
        </w:rPr>
      </w:pPr>
      <w:r w:rsidRPr="003D5846">
        <w:rPr>
          <w:bCs/>
          <w:sz w:val="28"/>
        </w:rPr>
        <w:t>Совет депутатов Ордынского района</w:t>
      </w:r>
    </w:p>
    <w:p w:rsidR="00C807DF" w:rsidRPr="003D5846" w:rsidRDefault="00C807DF" w:rsidP="00E9285F">
      <w:pPr>
        <w:jc w:val="center"/>
        <w:rPr>
          <w:bCs/>
          <w:sz w:val="28"/>
        </w:rPr>
      </w:pPr>
      <w:r w:rsidRPr="003D5846">
        <w:rPr>
          <w:bCs/>
          <w:sz w:val="28"/>
        </w:rPr>
        <w:t>Новосибирской области</w:t>
      </w:r>
    </w:p>
    <w:p w:rsidR="00C807DF" w:rsidRPr="003D5846" w:rsidRDefault="00C807DF" w:rsidP="00E9285F">
      <w:pPr>
        <w:jc w:val="center"/>
        <w:rPr>
          <w:bCs/>
          <w:sz w:val="28"/>
          <w:szCs w:val="28"/>
        </w:rPr>
      </w:pPr>
      <w:r w:rsidRPr="003D5846">
        <w:rPr>
          <w:bCs/>
          <w:sz w:val="28"/>
          <w:szCs w:val="28"/>
        </w:rPr>
        <w:t>третьего созыва</w:t>
      </w:r>
    </w:p>
    <w:p w:rsidR="00C807DF" w:rsidRPr="003D5846" w:rsidRDefault="00C807DF" w:rsidP="00E9285F">
      <w:pPr>
        <w:jc w:val="center"/>
        <w:rPr>
          <w:b/>
          <w:bCs/>
          <w:sz w:val="28"/>
          <w:szCs w:val="28"/>
        </w:rPr>
      </w:pPr>
    </w:p>
    <w:p w:rsidR="00C807DF" w:rsidRPr="003D5846" w:rsidRDefault="00C807DF" w:rsidP="00E9285F">
      <w:pPr>
        <w:jc w:val="center"/>
        <w:rPr>
          <w:sz w:val="28"/>
          <w:szCs w:val="28"/>
        </w:rPr>
      </w:pPr>
      <w:r w:rsidRPr="003D5846">
        <w:rPr>
          <w:sz w:val="28"/>
          <w:szCs w:val="28"/>
        </w:rPr>
        <w:t xml:space="preserve">РЕШЕНИЕ </w:t>
      </w:r>
    </w:p>
    <w:p w:rsidR="00C807DF" w:rsidRPr="003D5846" w:rsidRDefault="00C807DF" w:rsidP="00E9285F">
      <w:pPr>
        <w:jc w:val="center"/>
        <w:rPr>
          <w:sz w:val="28"/>
          <w:szCs w:val="28"/>
        </w:rPr>
      </w:pPr>
      <w:r w:rsidRPr="003D5846">
        <w:rPr>
          <w:sz w:val="28"/>
          <w:szCs w:val="28"/>
        </w:rPr>
        <w:t>(двадцатая сессия)</w:t>
      </w:r>
    </w:p>
    <w:p w:rsidR="00C807DF" w:rsidRPr="003D5846" w:rsidRDefault="00C807DF" w:rsidP="00E9285F">
      <w:pPr>
        <w:jc w:val="center"/>
        <w:rPr>
          <w:sz w:val="28"/>
          <w:szCs w:val="28"/>
        </w:rPr>
      </w:pPr>
    </w:p>
    <w:p w:rsidR="00C807DF" w:rsidRDefault="00C807DF" w:rsidP="003F5460">
      <w:pPr>
        <w:pStyle w:val="Heading2"/>
        <w:spacing w:before="0" w:after="0"/>
        <w:jc w:val="center"/>
        <w:rPr>
          <w:rFonts w:ascii="Times New Roman" w:hAnsi="Times New Roman"/>
          <w:b w:val="0"/>
          <w:i w:val="0"/>
        </w:rPr>
      </w:pPr>
      <w:r w:rsidRPr="003D5846">
        <w:rPr>
          <w:rFonts w:ascii="Times New Roman" w:hAnsi="Times New Roman"/>
          <w:b w:val="0"/>
          <w:i w:val="0"/>
        </w:rPr>
        <w:t>О  внесении изменений в решение Совета депутатов Ордынского района Новосибирской области от 15.08.2017 г. №134</w:t>
      </w:r>
    </w:p>
    <w:p w:rsidR="00C807DF" w:rsidRPr="003D5846" w:rsidRDefault="00C807DF" w:rsidP="003F5460">
      <w:pPr>
        <w:pStyle w:val="Heading2"/>
        <w:spacing w:before="0" w:after="0"/>
        <w:jc w:val="center"/>
        <w:rPr>
          <w:rFonts w:ascii="Times New Roman" w:hAnsi="Times New Roman"/>
        </w:rPr>
      </w:pPr>
      <w:r w:rsidRPr="003D5846">
        <w:rPr>
          <w:rFonts w:ascii="Times New Roman" w:hAnsi="Times New Roman"/>
          <w:b w:val="0"/>
          <w:i w:val="0"/>
        </w:rPr>
        <w:t xml:space="preserve"> «О замене части дотации на дополнительный норматив  отчислений на доходы физических лиц»</w:t>
      </w:r>
    </w:p>
    <w:p w:rsidR="00C807DF" w:rsidRPr="003D5846" w:rsidRDefault="00C807DF" w:rsidP="00E9285F">
      <w:pPr>
        <w:jc w:val="center"/>
        <w:rPr>
          <w:sz w:val="28"/>
          <w:szCs w:val="28"/>
        </w:rPr>
      </w:pPr>
    </w:p>
    <w:p w:rsidR="00C807DF" w:rsidRPr="003D5846" w:rsidRDefault="00C807DF" w:rsidP="00E9285F">
      <w:pPr>
        <w:pStyle w:val="Heading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3D5846">
        <w:rPr>
          <w:rFonts w:ascii="Times New Roman" w:hAnsi="Times New Roman"/>
          <w:b w:val="0"/>
          <w:i w:val="0"/>
        </w:rPr>
        <w:t xml:space="preserve"> от  05  октября  2017 года                      </w:t>
      </w:r>
      <w:r>
        <w:rPr>
          <w:rFonts w:ascii="Times New Roman" w:hAnsi="Times New Roman"/>
          <w:b w:val="0"/>
          <w:i w:val="0"/>
        </w:rPr>
        <w:t xml:space="preserve">    </w:t>
      </w:r>
      <w:r w:rsidRPr="003D5846">
        <w:rPr>
          <w:rFonts w:ascii="Times New Roman" w:hAnsi="Times New Roman"/>
          <w:b w:val="0"/>
          <w:i w:val="0"/>
        </w:rPr>
        <w:t xml:space="preserve">                                                    № 148</w:t>
      </w:r>
    </w:p>
    <w:p w:rsidR="00C807DF" w:rsidRPr="003D5846" w:rsidRDefault="00C807DF" w:rsidP="00E9285F">
      <w:pPr>
        <w:pStyle w:val="Heading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3D5846">
        <w:rPr>
          <w:rFonts w:ascii="Times New Roman" w:hAnsi="Times New Roman"/>
          <w:b w:val="0"/>
          <w:i w:val="0"/>
        </w:rPr>
        <w:t xml:space="preserve">      </w:t>
      </w:r>
    </w:p>
    <w:p w:rsidR="00C807DF" w:rsidRPr="003D5846" w:rsidRDefault="00C807DF" w:rsidP="003F5460">
      <w:pPr>
        <w:pStyle w:val="Heading2"/>
        <w:spacing w:before="0" w:after="0"/>
        <w:ind w:firstLine="708"/>
        <w:jc w:val="both"/>
        <w:rPr>
          <w:rFonts w:ascii="Times New Roman" w:hAnsi="Times New Roman"/>
          <w:b w:val="0"/>
          <w:i w:val="0"/>
        </w:rPr>
      </w:pPr>
      <w:r w:rsidRPr="003D5846">
        <w:rPr>
          <w:rFonts w:ascii="Times New Roman" w:hAnsi="Times New Roman"/>
          <w:b w:val="0"/>
          <w:i w:val="0"/>
        </w:rPr>
        <w:t xml:space="preserve">Руководствуясь Уставом Ордынского района Новосибирской области, Совет депутатов Ордынского района Новосибирской области </w:t>
      </w:r>
    </w:p>
    <w:p w:rsidR="00C807DF" w:rsidRPr="003D5846" w:rsidRDefault="00C807DF" w:rsidP="00496D58">
      <w:pPr>
        <w:pStyle w:val="Heading2"/>
        <w:spacing w:before="0" w:after="0"/>
        <w:ind w:hanging="180"/>
        <w:jc w:val="both"/>
        <w:rPr>
          <w:rFonts w:ascii="Times New Roman" w:hAnsi="Times New Roman"/>
          <w:b w:val="0"/>
          <w:i w:val="0"/>
        </w:rPr>
      </w:pPr>
      <w:r w:rsidRPr="003D5846">
        <w:rPr>
          <w:rFonts w:ascii="Times New Roman" w:hAnsi="Times New Roman"/>
          <w:b w:val="0"/>
          <w:i w:val="0"/>
        </w:rPr>
        <w:t xml:space="preserve">   РЕШИЛ:</w:t>
      </w:r>
    </w:p>
    <w:p w:rsidR="00C807DF" w:rsidRPr="003D5846" w:rsidRDefault="00C807DF" w:rsidP="003D5846">
      <w:pPr>
        <w:pStyle w:val="Heading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3D5846">
        <w:rPr>
          <w:rFonts w:ascii="Times New Roman" w:hAnsi="Times New Roman"/>
          <w:b w:val="0"/>
          <w:i w:val="0"/>
        </w:rPr>
        <w:t>1.</w:t>
      </w:r>
      <w:r>
        <w:rPr>
          <w:rFonts w:ascii="Times New Roman" w:hAnsi="Times New Roman"/>
          <w:b w:val="0"/>
          <w:i w:val="0"/>
        </w:rPr>
        <w:t xml:space="preserve"> </w:t>
      </w:r>
      <w:r w:rsidRPr="003D5846">
        <w:rPr>
          <w:rFonts w:ascii="Times New Roman" w:hAnsi="Times New Roman"/>
          <w:b w:val="0"/>
          <w:i w:val="0"/>
        </w:rPr>
        <w:t xml:space="preserve">Внести изменения в решение Совета депутатов Ордынского района Новосибирской области от 15.08.2017 г. №134 «О замене части дотации на дополнительный норматив отчислений на доходы физических лиц»: </w:t>
      </w:r>
    </w:p>
    <w:p w:rsidR="00C807DF" w:rsidRPr="003D5846" w:rsidRDefault="00C807DF" w:rsidP="00981070">
      <w:pPr>
        <w:rPr>
          <w:sz w:val="28"/>
          <w:szCs w:val="28"/>
        </w:rPr>
      </w:pPr>
      <w:r w:rsidRPr="003D5846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3D5846">
        <w:rPr>
          <w:sz w:val="28"/>
          <w:szCs w:val="28"/>
        </w:rPr>
        <w:t>В пункте 1 после слов</w:t>
      </w:r>
      <w:r w:rsidRPr="003D5846">
        <w:t xml:space="preserve"> </w:t>
      </w:r>
      <w:r w:rsidRPr="003D5846">
        <w:rPr>
          <w:sz w:val="28"/>
          <w:szCs w:val="28"/>
        </w:rPr>
        <w:t xml:space="preserve">«физических лиц» дополнить словами «в размере 30%».   </w:t>
      </w:r>
    </w:p>
    <w:p w:rsidR="00C807DF" w:rsidRPr="003D5846" w:rsidRDefault="00C807DF" w:rsidP="00E9285F">
      <w:pPr>
        <w:jc w:val="both"/>
        <w:rPr>
          <w:sz w:val="28"/>
          <w:szCs w:val="28"/>
        </w:rPr>
      </w:pPr>
      <w:r w:rsidRPr="003D5846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 Направить настоящее решение </w:t>
      </w:r>
      <w:r w:rsidRPr="003D5846">
        <w:rPr>
          <w:sz w:val="28"/>
          <w:szCs w:val="28"/>
        </w:rPr>
        <w:t>Главе Ордынского района Новосибирской области для подписания и опубликования (обнародования).</w:t>
      </w:r>
    </w:p>
    <w:p w:rsidR="00C807DF" w:rsidRPr="003D5846" w:rsidRDefault="00C807DF" w:rsidP="00E9285F">
      <w:pPr>
        <w:jc w:val="both"/>
        <w:rPr>
          <w:sz w:val="28"/>
          <w:szCs w:val="28"/>
        </w:rPr>
      </w:pPr>
      <w:r w:rsidRPr="003D5846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3D5846">
        <w:rPr>
          <w:sz w:val="28"/>
          <w:szCs w:val="28"/>
        </w:rPr>
        <w:t>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 w:rsidRPr="003D5846">
        <w:t xml:space="preserve"> </w:t>
      </w:r>
      <w:r w:rsidRPr="003D5846">
        <w:rPr>
          <w:sz w:val="28"/>
          <w:szCs w:val="28"/>
        </w:rPr>
        <w:t xml:space="preserve">Новосибирской области «Ордынский Вестник» и распространяет свои действия на </w:t>
      </w:r>
      <w:r>
        <w:rPr>
          <w:sz w:val="28"/>
          <w:szCs w:val="28"/>
        </w:rPr>
        <w:t xml:space="preserve">период формирования бюджета на </w:t>
      </w:r>
      <w:r w:rsidRPr="003D5846">
        <w:rPr>
          <w:sz w:val="28"/>
          <w:szCs w:val="28"/>
        </w:rPr>
        <w:t>2018 год и плановый период 2019 и 2020 годов</w:t>
      </w:r>
      <w:r>
        <w:rPr>
          <w:sz w:val="28"/>
          <w:szCs w:val="28"/>
        </w:rPr>
        <w:t>.</w:t>
      </w:r>
    </w:p>
    <w:p w:rsidR="00C807DF" w:rsidRPr="003D5846" w:rsidRDefault="00C807DF" w:rsidP="00E9285F">
      <w:pPr>
        <w:jc w:val="both"/>
        <w:rPr>
          <w:sz w:val="28"/>
          <w:szCs w:val="28"/>
        </w:rPr>
      </w:pPr>
    </w:p>
    <w:p w:rsidR="00C807DF" w:rsidRPr="003D5846" w:rsidRDefault="00C807DF" w:rsidP="00E9285F">
      <w:pPr>
        <w:jc w:val="both"/>
        <w:rPr>
          <w:sz w:val="28"/>
          <w:szCs w:val="28"/>
        </w:rPr>
      </w:pPr>
    </w:p>
    <w:p w:rsidR="00C807DF" w:rsidRPr="003D5846" w:rsidRDefault="00C807DF" w:rsidP="00E9285F">
      <w:pPr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C807DF" w:rsidRPr="003D5846" w:rsidTr="00E9285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C807DF" w:rsidRPr="003D5846" w:rsidRDefault="00C807D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3D5846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C807DF" w:rsidRPr="003D5846" w:rsidRDefault="00C807D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3D5846">
              <w:rPr>
                <w:sz w:val="28"/>
                <w:szCs w:val="28"/>
                <w:lang w:eastAsia="en-US"/>
              </w:rPr>
              <w:t xml:space="preserve">Ордынского района Новосибирской области </w:t>
            </w:r>
          </w:p>
          <w:p w:rsidR="00C807DF" w:rsidRPr="003D5846" w:rsidRDefault="00C807D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3D5846">
              <w:rPr>
                <w:sz w:val="28"/>
                <w:szCs w:val="28"/>
                <w:lang w:eastAsia="en-US"/>
              </w:rPr>
              <w:t xml:space="preserve">________________А.В. Трифонова </w:t>
            </w:r>
          </w:p>
          <w:p w:rsidR="00C807DF" w:rsidRPr="003D5846" w:rsidRDefault="00C807DF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42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C807DF" w:rsidRPr="003D5846" w:rsidRDefault="00C807DF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3D5846">
              <w:rPr>
                <w:sz w:val="28"/>
                <w:szCs w:val="28"/>
                <w:lang w:eastAsia="en-US"/>
              </w:rPr>
              <w:t xml:space="preserve">Глава  Ордынского района </w:t>
            </w:r>
          </w:p>
          <w:p w:rsidR="00C807DF" w:rsidRPr="003D5846" w:rsidRDefault="00C807DF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3D5846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C807DF" w:rsidRPr="003D5846" w:rsidRDefault="00C807DF" w:rsidP="003F5460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3D5846">
              <w:rPr>
                <w:sz w:val="28"/>
                <w:szCs w:val="28"/>
                <w:lang w:eastAsia="en-US"/>
              </w:rPr>
              <w:t xml:space="preserve"> __________         О.А.Орел</w:t>
            </w:r>
          </w:p>
        </w:tc>
      </w:tr>
    </w:tbl>
    <w:p w:rsidR="00C807DF" w:rsidRPr="003D5846" w:rsidRDefault="00C807DF"/>
    <w:p w:rsidR="00C807DF" w:rsidRPr="003D5846" w:rsidRDefault="00C807DF"/>
    <w:p w:rsidR="00C807DF" w:rsidRPr="003D5846" w:rsidRDefault="00C807DF"/>
    <w:p w:rsidR="00C807DF" w:rsidRPr="003D5846" w:rsidRDefault="00C807DF"/>
    <w:p w:rsidR="00C807DF" w:rsidRPr="003D5846" w:rsidRDefault="00C807DF"/>
    <w:p w:rsidR="00C807DF" w:rsidRPr="003D5846" w:rsidRDefault="00C807DF" w:rsidP="003D58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D5846">
        <w:rPr>
          <w:rFonts w:ascii="Times New Roman" w:hAnsi="Times New Roman" w:cs="Times New Roman"/>
          <w:sz w:val="24"/>
          <w:szCs w:val="24"/>
        </w:rPr>
        <w:t>р.п. Ордынское</w:t>
      </w:r>
    </w:p>
    <w:p w:rsidR="00C807DF" w:rsidRPr="003D5846" w:rsidRDefault="00C807DF" w:rsidP="003D58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D5846">
        <w:rPr>
          <w:rFonts w:ascii="Times New Roman" w:hAnsi="Times New Roman" w:cs="Times New Roman"/>
          <w:sz w:val="24"/>
          <w:szCs w:val="24"/>
        </w:rPr>
        <w:t>пр.Революции,17</w:t>
      </w:r>
    </w:p>
    <w:p w:rsidR="00C807DF" w:rsidRPr="003D5846" w:rsidRDefault="00C807DF" w:rsidP="003D58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D584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87</w:t>
      </w:r>
    </w:p>
    <w:p w:rsidR="00C807DF" w:rsidRPr="003D5846" w:rsidRDefault="00C807DF">
      <w:r w:rsidRPr="003D5846">
        <w:t>«05» октября 2017г.</w:t>
      </w:r>
    </w:p>
    <w:sectPr w:rsidR="00C807DF" w:rsidRPr="003D5846" w:rsidSect="00497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8A2DF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8727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9CC37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C9C95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0DC09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BCF8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E8BB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723A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94A0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44C2C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913DC6"/>
    <w:multiLevelType w:val="hybridMultilevel"/>
    <w:tmpl w:val="CE369436"/>
    <w:lvl w:ilvl="0" w:tplc="655866EC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233DF4"/>
    <w:multiLevelType w:val="hybridMultilevel"/>
    <w:tmpl w:val="CE16D50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5DC"/>
    <w:rsid w:val="00056C21"/>
    <w:rsid w:val="000A3F3B"/>
    <w:rsid w:val="000D2A26"/>
    <w:rsid w:val="00153B00"/>
    <w:rsid w:val="00180D4C"/>
    <w:rsid w:val="00194D79"/>
    <w:rsid w:val="001B4ACF"/>
    <w:rsid w:val="001D61DD"/>
    <w:rsid w:val="00207A47"/>
    <w:rsid w:val="00233273"/>
    <w:rsid w:val="00267880"/>
    <w:rsid w:val="002913CC"/>
    <w:rsid w:val="002C2FF1"/>
    <w:rsid w:val="00327D53"/>
    <w:rsid w:val="003328A9"/>
    <w:rsid w:val="0033736A"/>
    <w:rsid w:val="0038795B"/>
    <w:rsid w:val="003A12F8"/>
    <w:rsid w:val="003A3BF7"/>
    <w:rsid w:val="003D5846"/>
    <w:rsid w:val="003F5460"/>
    <w:rsid w:val="0043452F"/>
    <w:rsid w:val="004779B1"/>
    <w:rsid w:val="00496D58"/>
    <w:rsid w:val="004976D2"/>
    <w:rsid w:val="004D7FB5"/>
    <w:rsid w:val="004F0783"/>
    <w:rsid w:val="00580EFB"/>
    <w:rsid w:val="005A18A4"/>
    <w:rsid w:val="00617310"/>
    <w:rsid w:val="00643BB5"/>
    <w:rsid w:val="006747A5"/>
    <w:rsid w:val="00677BF2"/>
    <w:rsid w:val="006F1499"/>
    <w:rsid w:val="00724D94"/>
    <w:rsid w:val="00744B40"/>
    <w:rsid w:val="00771FDC"/>
    <w:rsid w:val="00776EAB"/>
    <w:rsid w:val="009157C0"/>
    <w:rsid w:val="00973871"/>
    <w:rsid w:val="00981070"/>
    <w:rsid w:val="00A5277A"/>
    <w:rsid w:val="00A62C81"/>
    <w:rsid w:val="00A81FBC"/>
    <w:rsid w:val="00A855DC"/>
    <w:rsid w:val="00AD0997"/>
    <w:rsid w:val="00AD5BF4"/>
    <w:rsid w:val="00B70A81"/>
    <w:rsid w:val="00BA4A82"/>
    <w:rsid w:val="00C32C4C"/>
    <w:rsid w:val="00C42AFA"/>
    <w:rsid w:val="00C807DF"/>
    <w:rsid w:val="00CD2DD8"/>
    <w:rsid w:val="00CF56FA"/>
    <w:rsid w:val="00D02D71"/>
    <w:rsid w:val="00D06D0B"/>
    <w:rsid w:val="00D34CC0"/>
    <w:rsid w:val="00D42832"/>
    <w:rsid w:val="00D82637"/>
    <w:rsid w:val="00DA719F"/>
    <w:rsid w:val="00DC015B"/>
    <w:rsid w:val="00E13D45"/>
    <w:rsid w:val="00E159BF"/>
    <w:rsid w:val="00E75999"/>
    <w:rsid w:val="00E9285F"/>
    <w:rsid w:val="00EA0E94"/>
    <w:rsid w:val="00EB16DC"/>
    <w:rsid w:val="00EB69F8"/>
    <w:rsid w:val="00EF0A33"/>
    <w:rsid w:val="00F16956"/>
    <w:rsid w:val="00FA7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6F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56FA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56F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56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F56FA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E9285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28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27D53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38795B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8795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438</TotalTime>
  <Pages>1</Pages>
  <Words>226</Words>
  <Characters>1294</Characters>
  <Application>Microsoft Office Outlook</Application>
  <DocSecurity>0</DocSecurity>
  <Lines>0</Lines>
  <Paragraphs>0</Paragraphs>
  <ScaleCrop>false</ScaleCrop>
  <Company>ГКУ НСО "РИЦ"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Наталья</cp:lastModifiedBy>
  <cp:revision>35</cp:revision>
  <cp:lastPrinted>2017-10-05T02:59:00Z</cp:lastPrinted>
  <dcterms:created xsi:type="dcterms:W3CDTF">2016-07-13T11:28:00Z</dcterms:created>
  <dcterms:modified xsi:type="dcterms:W3CDTF">2017-10-05T07:53:00Z</dcterms:modified>
</cp:coreProperties>
</file>